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F479F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Elizabeth VIOLL</w:t>
      </w: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49B8B56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3D1D49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9995874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Lane(q.v.) brought a plaint of debt against her, as the executrix</w:t>
      </w:r>
    </w:p>
    <w:p w14:paraId="3AE3394D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Thomas </w:t>
      </w:r>
      <w:proofErr w:type="spellStart"/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Violl</w:t>
      </w:r>
      <w:proofErr w:type="spellEnd"/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3A1A0CAD" w14:textId="77777777" w:rsidR="00845C52" w:rsidRDefault="00845C52" w:rsidP="00845C52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</w:rPr>
        <w:t xml:space="preserve">  )</w:t>
      </w:r>
    </w:p>
    <w:p w14:paraId="14650A30" w14:textId="77777777" w:rsid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034495E7" w14:textId="77777777" w:rsid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793776D0" w14:textId="77777777" w:rsidR="00845C52" w:rsidRPr="00845C52" w:rsidRDefault="00845C52" w:rsidP="00845C5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45C5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June 2021</w:t>
      </w:r>
    </w:p>
    <w:p w14:paraId="7AAC3FC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6A22" w14:textId="77777777" w:rsidR="00845C52" w:rsidRDefault="00845C52" w:rsidP="009139A6">
      <w:r>
        <w:separator/>
      </w:r>
    </w:p>
  </w:endnote>
  <w:endnote w:type="continuationSeparator" w:id="0">
    <w:p w14:paraId="49EB825A" w14:textId="77777777" w:rsidR="00845C52" w:rsidRDefault="00845C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8C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5F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42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885CC" w14:textId="77777777" w:rsidR="00845C52" w:rsidRDefault="00845C52" w:rsidP="009139A6">
      <w:r>
        <w:separator/>
      </w:r>
    </w:p>
  </w:footnote>
  <w:footnote w:type="continuationSeparator" w:id="0">
    <w:p w14:paraId="37DA9881" w14:textId="77777777" w:rsidR="00845C52" w:rsidRDefault="00845C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B9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BC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5C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C52"/>
    <w:rsid w:val="000666E0"/>
    <w:rsid w:val="002510B7"/>
    <w:rsid w:val="005C130B"/>
    <w:rsid w:val="00826F5C"/>
    <w:rsid w:val="00845C5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CC8C6"/>
  <w15:chartTrackingRefBased/>
  <w15:docId w15:val="{13E2FACD-56C4-400E-84C0-90DEE287E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5C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2021-07-26T20:59:00Z</dcterms:created>
  <dcterms:modified xsi:type="dcterms:W3CDTF">2021-07-26T20:59:00Z</dcterms:modified>
</cp:coreProperties>
</file>